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31BCB093" w:rsidR="00347F9A" w:rsidRPr="00F45CAD" w:rsidRDefault="00867BA3" w:rsidP="002D4CA7">
            <w:r w:rsidRPr="00867BA3">
              <w:t>Ökologische Aufwertung der Steinfurter Aa bei Wettringen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29E0DD4B" w:rsidR="00347F9A" w:rsidRPr="00F45CAD" w:rsidRDefault="00F404EF" w:rsidP="002D4CA7">
            <w:r>
              <w:rPr>
                <w:rFonts w:cs="Arial"/>
              </w:rPr>
              <w:t>30-01.59.</w:t>
            </w:r>
            <w:r w:rsidR="00867BA3">
              <w:rPr>
                <w:rFonts w:cs="Arial"/>
              </w:rPr>
              <w:t>06-61-020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7E3B1DB2" w:rsidR="00347F9A" w:rsidRPr="00F45CAD" w:rsidRDefault="00867BA3" w:rsidP="002D4CA7">
            <w:r w:rsidRPr="00867BA3">
              <w:t>Erd-, Wasserbau-, Pflanz- und Pflegearbeiten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0F439F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67BA3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24251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7</cp:revision>
  <cp:lastPrinted>2010-02-09T14:26:00Z</cp:lastPrinted>
  <dcterms:created xsi:type="dcterms:W3CDTF">2022-01-06T14:19:00Z</dcterms:created>
  <dcterms:modified xsi:type="dcterms:W3CDTF">2026-08-28T09:39:00Z</dcterms:modified>
</cp:coreProperties>
</file>